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DF5C6" w14:textId="77777777" w:rsidR="00AA2087" w:rsidRDefault="00AA2087" w:rsidP="00AA20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WHITE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5BEA7037" w14:textId="77777777" w:rsidR="00AA2087" w:rsidRDefault="00AA2087" w:rsidP="00AA20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DFCC2A" w14:textId="77777777" w:rsidR="00AA2087" w:rsidRDefault="00AA2087" w:rsidP="00AA20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A84D75" w14:textId="77777777" w:rsidR="00AA2087" w:rsidRDefault="00AA2087" w:rsidP="00AA20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John White of Abbots Walden(q.v.) and his wife, </w:t>
      </w:r>
      <w:proofErr w:type="spellStart"/>
      <w:r>
        <w:rPr>
          <w:rFonts w:ascii="Times New Roman" w:hAnsi="Times New Roman" w:cs="Times New Roman"/>
          <w:sz w:val="24"/>
          <w:szCs w:val="24"/>
        </w:rPr>
        <w:t>Dyonisia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AB0786A" w14:textId="77777777" w:rsidR="00AA2087" w:rsidRDefault="00AA2087" w:rsidP="00AA20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p.107)</w:t>
      </w:r>
    </w:p>
    <w:p w14:paraId="6F085E76" w14:textId="77777777" w:rsidR="00AA2087" w:rsidRDefault="00AA2087" w:rsidP="00AA20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1CBA8C" w14:textId="77777777" w:rsidR="00AA2087" w:rsidRDefault="00AA2087" w:rsidP="00AA20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2D5310" w14:textId="77777777" w:rsidR="00AA2087" w:rsidRDefault="00AA2087" w:rsidP="00AA20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Feb.1428</w:t>
      </w:r>
      <w:r>
        <w:rPr>
          <w:rFonts w:ascii="Times New Roman" w:hAnsi="Times New Roman" w:cs="Times New Roman"/>
          <w:sz w:val="24"/>
          <w:szCs w:val="24"/>
        </w:rPr>
        <w:tab/>
        <w:t>His father made him an executor of his Will.   (ibid.)</w:t>
      </w:r>
    </w:p>
    <w:p w14:paraId="71D89494" w14:textId="77777777" w:rsidR="00AA2087" w:rsidRDefault="00AA2087" w:rsidP="00AA20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C8F711" w14:textId="77777777" w:rsidR="00AA2087" w:rsidRDefault="00AA2087" w:rsidP="00AA20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BB000B" w14:textId="77777777" w:rsidR="00AA2087" w:rsidRDefault="00AA2087" w:rsidP="00AA20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2021</w:t>
      </w:r>
    </w:p>
    <w:p w14:paraId="763FF49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EC78B" w14:textId="77777777" w:rsidR="00AA2087" w:rsidRDefault="00AA2087" w:rsidP="009139A6">
      <w:r>
        <w:separator/>
      </w:r>
    </w:p>
  </w:endnote>
  <w:endnote w:type="continuationSeparator" w:id="0">
    <w:p w14:paraId="41F694C8" w14:textId="77777777" w:rsidR="00AA2087" w:rsidRDefault="00AA20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90C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6B0C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FF3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63C31" w14:textId="77777777" w:rsidR="00AA2087" w:rsidRDefault="00AA2087" w:rsidP="009139A6">
      <w:r>
        <w:separator/>
      </w:r>
    </w:p>
  </w:footnote>
  <w:footnote w:type="continuationSeparator" w:id="0">
    <w:p w14:paraId="0B76A529" w14:textId="77777777" w:rsidR="00AA2087" w:rsidRDefault="00AA20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8F5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6F5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662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087"/>
    <w:rsid w:val="000666E0"/>
    <w:rsid w:val="002510B7"/>
    <w:rsid w:val="005C130B"/>
    <w:rsid w:val="00826F5C"/>
    <w:rsid w:val="009139A6"/>
    <w:rsid w:val="009448BB"/>
    <w:rsid w:val="00A3176C"/>
    <w:rsid w:val="00AA2087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72661"/>
  <w15:chartTrackingRefBased/>
  <w15:docId w15:val="{39C826A9-7D28-431B-A34B-6EA826F7E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2021-04-16T19:29:00Z</dcterms:created>
  <dcterms:modified xsi:type="dcterms:W3CDTF">2021-04-16T19:29:00Z</dcterms:modified>
</cp:coreProperties>
</file>